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39F12D" w14:textId="77777777" w:rsidR="00383510" w:rsidRDefault="00383510" w:rsidP="00383510">
      <w:pPr>
        <w:jc w:val="center"/>
        <w:rPr>
          <w:b/>
        </w:rPr>
      </w:pPr>
      <w:r w:rsidRPr="00383510">
        <w:rPr>
          <w:b/>
        </w:rPr>
        <w:t>RECOMMENDATION FOR CURRICULUM REVISION</w:t>
      </w:r>
      <w:r w:rsidR="00A0142F">
        <w:rPr>
          <w:b/>
        </w:rPr>
        <w:t>S</w:t>
      </w:r>
    </w:p>
    <w:p w14:paraId="3AE615C1" w14:textId="77777777" w:rsidR="00E6566B" w:rsidRDefault="00E6566B" w:rsidP="00383510">
      <w:pPr>
        <w:jc w:val="center"/>
        <w:rPr>
          <w:b/>
        </w:rPr>
      </w:pPr>
    </w:p>
    <w:p w14:paraId="27DD4EC1" w14:textId="77777777" w:rsidR="00383510" w:rsidRDefault="00383510" w:rsidP="00383510">
      <w:pPr>
        <w:rPr>
          <w:b/>
        </w:rPr>
      </w:pPr>
    </w:p>
    <w:p w14:paraId="7022FA15" w14:textId="531A6104" w:rsidR="00383510" w:rsidRPr="00383510" w:rsidRDefault="00383510" w:rsidP="00383510">
      <w:pPr>
        <w:ind w:left="-720" w:right="-720"/>
        <w:rPr>
          <w:u w:val="single"/>
        </w:rPr>
      </w:pPr>
      <w:r>
        <w:t>Name of Person Proposing Revision</w:t>
      </w:r>
      <w:r w:rsidR="009761E6" w:rsidRPr="00383510">
        <w:rPr>
          <w:u w:val="single"/>
        </w:rPr>
        <w:t>: _</w:t>
      </w:r>
      <w:r w:rsidRPr="00383510">
        <w:rPr>
          <w:u w:val="single"/>
        </w:rPr>
        <w:t>_</w:t>
      </w:r>
      <w:r w:rsidR="007E77AD">
        <w:rPr>
          <w:u w:val="single"/>
        </w:rPr>
        <w:t xml:space="preserve">Dr. </w:t>
      </w:r>
      <w:r w:rsidR="007E77AD" w:rsidRPr="007E77AD">
        <w:rPr>
          <w:u w:val="single"/>
        </w:rPr>
        <w:t>Adrien Ratsimbaharison</w:t>
      </w:r>
      <w:r w:rsidRPr="00383510">
        <w:rPr>
          <w:u w:val="single"/>
        </w:rPr>
        <w:t>___</w:t>
      </w:r>
      <w:r>
        <w:t xml:space="preserve">     Date</w:t>
      </w:r>
      <w:r w:rsidR="009761E6" w:rsidRPr="00383510">
        <w:rPr>
          <w:u w:val="single"/>
        </w:rPr>
        <w:t>: _</w:t>
      </w:r>
      <w:r w:rsidRPr="00383510">
        <w:rPr>
          <w:u w:val="single"/>
        </w:rPr>
        <w:t>__</w:t>
      </w:r>
      <w:r w:rsidR="001A5C9D">
        <w:rPr>
          <w:u w:val="single"/>
        </w:rPr>
        <w:t>9/16/2020</w:t>
      </w:r>
      <w:r w:rsidRPr="00383510">
        <w:rPr>
          <w:u w:val="single"/>
        </w:rPr>
        <w:t>_____</w:t>
      </w:r>
    </w:p>
    <w:p w14:paraId="08E0EBC5" w14:textId="77777777" w:rsidR="00383510" w:rsidRDefault="00383510" w:rsidP="00383510">
      <w:pPr>
        <w:ind w:left="-720" w:right="-720"/>
      </w:pPr>
    </w:p>
    <w:p w14:paraId="37C1AD06" w14:textId="77777777" w:rsidR="00383510" w:rsidRPr="00383510" w:rsidRDefault="00383510" w:rsidP="00383510">
      <w:pPr>
        <w:ind w:left="-720" w:right="-720"/>
        <w:rPr>
          <w:u w:val="single"/>
        </w:rPr>
      </w:pPr>
      <w:r>
        <w:t>Department</w:t>
      </w:r>
      <w:r w:rsidR="007E77AD">
        <w:rPr>
          <w:u w:val="single"/>
        </w:rPr>
        <w:t>: Criminal Justice Administration &amp; Social Sciences</w:t>
      </w:r>
      <w:r>
        <w:t xml:space="preserve">    </w:t>
      </w:r>
      <w:r w:rsidR="00877A33">
        <w:t>School</w:t>
      </w:r>
      <w:r w:rsidR="009761E6" w:rsidRPr="00383510">
        <w:rPr>
          <w:u w:val="single"/>
        </w:rPr>
        <w:t>: _</w:t>
      </w:r>
      <w:r w:rsidR="007E77AD">
        <w:rPr>
          <w:u w:val="single"/>
        </w:rPr>
        <w:t>Arts &amp; Sciences</w:t>
      </w:r>
      <w:r w:rsidRPr="00383510">
        <w:rPr>
          <w:u w:val="single"/>
        </w:rPr>
        <w:t>___</w:t>
      </w:r>
    </w:p>
    <w:p w14:paraId="1C178B76" w14:textId="77777777" w:rsidR="00383510" w:rsidRDefault="00383510" w:rsidP="00383510">
      <w:pPr>
        <w:ind w:left="-720" w:right="-720"/>
      </w:pPr>
    </w:p>
    <w:p w14:paraId="4E4DDDE5" w14:textId="77777777" w:rsidR="00383510" w:rsidRDefault="00383510" w:rsidP="00383510">
      <w:pPr>
        <w:ind w:left="-720" w:right="-720"/>
      </w:pPr>
    </w:p>
    <w:p w14:paraId="1C468498" w14:textId="77777777" w:rsidR="00383510" w:rsidRDefault="00383510" w:rsidP="00383510">
      <w:pPr>
        <w:ind w:left="-720" w:right="-720"/>
      </w:pPr>
      <w:r>
        <w:t>Recommendation:</w:t>
      </w:r>
    </w:p>
    <w:p w14:paraId="58596BFF" w14:textId="77777777" w:rsidR="00383510" w:rsidRDefault="00383510" w:rsidP="00383510">
      <w:pPr>
        <w:ind w:left="-720" w:right="-720"/>
      </w:pPr>
    </w:p>
    <w:tbl>
      <w:tblPr>
        <w:tblStyle w:val="TableGrid"/>
        <w:tblW w:w="0" w:type="auto"/>
        <w:tblInd w:w="-720" w:type="dxa"/>
        <w:tblLook w:val="01E0" w:firstRow="1" w:lastRow="1" w:firstColumn="1" w:lastColumn="1" w:noHBand="0" w:noVBand="0"/>
      </w:tblPr>
      <w:tblGrid>
        <w:gridCol w:w="468"/>
        <w:gridCol w:w="3420"/>
        <w:gridCol w:w="900"/>
      </w:tblGrid>
      <w:tr w:rsidR="00552648" w14:paraId="2D85E29B" w14:textId="77777777">
        <w:tc>
          <w:tcPr>
            <w:tcW w:w="468" w:type="dxa"/>
          </w:tcPr>
          <w:p w14:paraId="7990F8FD" w14:textId="77777777" w:rsidR="00552648" w:rsidRDefault="00552648" w:rsidP="00383510">
            <w:pPr>
              <w:ind w:right="-720"/>
            </w:pPr>
          </w:p>
        </w:tc>
        <w:tc>
          <w:tcPr>
            <w:tcW w:w="3420" w:type="dxa"/>
          </w:tcPr>
          <w:p w14:paraId="49ACFC91" w14:textId="77777777" w:rsidR="00552648" w:rsidRDefault="00552648" w:rsidP="00383510">
            <w:pPr>
              <w:ind w:right="-720"/>
            </w:pPr>
            <w:r>
              <w:t>Add new required course</w:t>
            </w:r>
          </w:p>
        </w:tc>
        <w:tc>
          <w:tcPr>
            <w:tcW w:w="900" w:type="dxa"/>
          </w:tcPr>
          <w:p w14:paraId="0C622DDB" w14:textId="77777777" w:rsidR="00552648" w:rsidRDefault="00552648" w:rsidP="00383510">
            <w:pPr>
              <w:ind w:right="-720"/>
            </w:pPr>
            <w:r>
              <w:t>ANRC</w:t>
            </w:r>
          </w:p>
        </w:tc>
      </w:tr>
      <w:tr w:rsidR="00552648" w14:paraId="58E7848E" w14:textId="77777777">
        <w:tc>
          <w:tcPr>
            <w:tcW w:w="468" w:type="dxa"/>
          </w:tcPr>
          <w:p w14:paraId="0453290E" w14:textId="77777777" w:rsidR="00552648" w:rsidRDefault="00552648" w:rsidP="00383510">
            <w:pPr>
              <w:ind w:right="-720"/>
            </w:pPr>
          </w:p>
        </w:tc>
        <w:tc>
          <w:tcPr>
            <w:tcW w:w="3420" w:type="dxa"/>
          </w:tcPr>
          <w:p w14:paraId="055AC246" w14:textId="77777777" w:rsidR="00552648" w:rsidRDefault="00552648" w:rsidP="00383510">
            <w:pPr>
              <w:ind w:right="-720"/>
            </w:pPr>
            <w:r>
              <w:t>Add a major</w:t>
            </w:r>
          </w:p>
        </w:tc>
        <w:tc>
          <w:tcPr>
            <w:tcW w:w="900" w:type="dxa"/>
          </w:tcPr>
          <w:p w14:paraId="05DBB626" w14:textId="77777777" w:rsidR="00552648" w:rsidRDefault="00552648" w:rsidP="00383510">
            <w:pPr>
              <w:ind w:right="-720"/>
            </w:pPr>
            <w:r>
              <w:t>AM</w:t>
            </w:r>
          </w:p>
        </w:tc>
      </w:tr>
      <w:tr w:rsidR="00552648" w14:paraId="18D6C1C1" w14:textId="77777777">
        <w:tc>
          <w:tcPr>
            <w:tcW w:w="468" w:type="dxa"/>
          </w:tcPr>
          <w:p w14:paraId="44D510A1" w14:textId="77777777" w:rsidR="00552648" w:rsidRDefault="00552648" w:rsidP="00383510">
            <w:pPr>
              <w:ind w:right="-720"/>
            </w:pPr>
          </w:p>
        </w:tc>
        <w:tc>
          <w:tcPr>
            <w:tcW w:w="3420" w:type="dxa"/>
          </w:tcPr>
          <w:p w14:paraId="3CEBD08C" w14:textId="77777777" w:rsidR="00552648" w:rsidRDefault="00552648" w:rsidP="00383510">
            <w:pPr>
              <w:ind w:right="-720"/>
            </w:pPr>
            <w:r>
              <w:t>Add as a prerequisite</w:t>
            </w:r>
          </w:p>
        </w:tc>
        <w:tc>
          <w:tcPr>
            <w:tcW w:w="900" w:type="dxa"/>
          </w:tcPr>
          <w:p w14:paraId="3DAC5F74" w14:textId="77777777" w:rsidR="00552648" w:rsidRDefault="00552648" w:rsidP="00383510">
            <w:pPr>
              <w:ind w:right="-720"/>
            </w:pPr>
            <w:r>
              <w:t>AP</w:t>
            </w:r>
          </w:p>
        </w:tc>
      </w:tr>
      <w:tr w:rsidR="00552648" w14:paraId="289C6E46" w14:textId="77777777">
        <w:tc>
          <w:tcPr>
            <w:tcW w:w="468" w:type="dxa"/>
          </w:tcPr>
          <w:p w14:paraId="01D3D013" w14:textId="77777777" w:rsidR="00552648" w:rsidRDefault="00552648" w:rsidP="00383510">
            <w:pPr>
              <w:ind w:right="-720"/>
            </w:pPr>
          </w:p>
        </w:tc>
        <w:tc>
          <w:tcPr>
            <w:tcW w:w="3420" w:type="dxa"/>
          </w:tcPr>
          <w:p w14:paraId="35E21CE7" w14:textId="77777777" w:rsidR="00552648" w:rsidRDefault="00552648" w:rsidP="00383510">
            <w:pPr>
              <w:ind w:right="-720"/>
            </w:pPr>
            <w:r>
              <w:t>Add course to program of study</w:t>
            </w:r>
          </w:p>
        </w:tc>
        <w:tc>
          <w:tcPr>
            <w:tcW w:w="900" w:type="dxa"/>
          </w:tcPr>
          <w:p w14:paraId="3E7BA602" w14:textId="77777777" w:rsidR="00552648" w:rsidRDefault="00552648" w:rsidP="00383510">
            <w:pPr>
              <w:ind w:right="-720"/>
            </w:pPr>
            <w:r>
              <w:t>ACPS</w:t>
            </w:r>
          </w:p>
        </w:tc>
      </w:tr>
      <w:tr w:rsidR="00552648" w14:paraId="00CF2516" w14:textId="77777777">
        <w:tc>
          <w:tcPr>
            <w:tcW w:w="468" w:type="dxa"/>
          </w:tcPr>
          <w:p w14:paraId="143F3B37" w14:textId="77777777" w:rsidR="00552648" w:rsidRDefault="00552648" w:rsidP="00383510">
            <w:pPr>
              <w:ind w:right="-720"/>
            </w:pPr>
          </w:p>
        </w:tc>
        <w:tc>
          <w:tcPr>
            <w:tcW w:w="3420" w:type="dxa"/>
          </w:tcPr>
          <w:p w14:paraId="58CF60E8" w14:textId="77777777" w:rsidR="00552648" w:rsidRDefault="00552648" w:rsidP="00383510">
            <w:pPr>
              <w:ind w:right="-720"/>
            </w:pPr>
            <w:r>
              <w:t>Change course name</w:t>
            </w:r>
          </w:p>
        </w:tc>
        <w:tc>
          <w:tcPr>
            <w:tcW w:w="900" w:type="dxa"/>
          </w:tcPr>
          <w:p w14:paraId="26C57967" w14:textId="77777777" w:rsidR="00552648" w:rsidRDefault="00552648" w:rsidP="00383510">
            <w:pPr>
              <w:ind w:right="-720"/>
            </w:pPr>
            <w:r>
              <w:t>CCN</w:t>
            </w:r>
          </w:p>
        </w:tc>
      </w:tr>
      <w:tr w:rsidR="00552648" w14:paraId="137140C9" w14:textId="77777777">
        <w:tc>
          <w:tcPr>
            <w:tcW w:w="468" w:type="dxa"/>
          </w:tcPr>
          <w:p w14:paraId="25CE671B" w14:textId="77777777" w:rsidR="00552648" w:rsidRDefault="00552648" w:rsidP="00383510">
            <w:pPr>
              <w:ind w:right="-720"/>
            </w:pPr>
          </w:p>
        </w:tc>
        <w:tc>
          <w:tcPr>
            <w:tcW w:w="3420" w:type="dxa"/>
          </w:tcPr>
          <w:p w14:paraId="7A562D6E" w14:textId="77777777" w:rsidR="00552648" w:rsidRDefault="00552648" w:rsidP="00383510">
            <w:pPr>
              <w:ind w:right="-720"/>
            </w:pPr>
            <w:r>
              <w:t>Change Course number</w:t>
            </w:r>
          </w:p>
        </w:tc>
        <w:tc>
          <w:tcPr>
            <w:tcW w:w="900" w:type="dxa"/>
          </w:tcPr>
          <w:p w14:paraId="5719CA43" w14:textId="77777777" w:rsidR="00552648" w:rsidRDefault="00552648" w:rsidP="00383510">
            <w:pPr>
              <w:ind w:right="-720"/>
            </w:pPr>
            <w:r>
              <w:t>CCNU</w:t>
            </w:r>
          </w:p>
        </w:tc>
      </w:tr>
      <w:tr w:rsidR="00552648" w14:paraId="0C8AF1B7" w14:textId="77777777">
        <w:tc>
          <w:tcPr>
            <w:tcW w:w="468" w:type="dxa"/>
          </w:tcPr>
          <w:p w14:paraId="7ACF2DB1" w14:textId="77777777" w:rsidR="00552648" w:rsidRDefault="00552648" w:rsidP="00383510">
            <w:pPr>
              <w:ind w:right="-720"/>
            </w:pPr>
          </w:p>
        </w:tc>
        <w:tc>
          <w:tcPr>
            <w:tcW w:w="3420" w:type="dxa"/>
          </w:tcPr>
          <w:p w14:paraId="7918D4DC" w14:textId="77777777" w:rsidR="00552648" w:rsidRDefault="00552648" w:rsidP="00383510">
            <w:pPr>
              <w:ind w:right="-720"/>
            </w:pPr>
            <w:r>
              <w:t xml:space="preserve">Change course status: </w:t>
            </w:r>
          </w:p>
          <w:p w14:paraId="48AAFBF9" w14:textId="77777777" w:rsidR="00552648" w:rsidRDefault="00552648" w:rsidP="00383510">
            <w:pPr>
              <w:ind w:right="-720"/>
            </w:pPr>
            <w:r>
              <w:t>requirement – elective</w:t>
            </w:r>
          </w:p>
        </w:tc>
        <w:tc>
          <w:tcPr>
            <w:tcW w:w="900" w:type="dxa"/>
          </w:tcPr>
          <w:p w14:paraId="629169A1" w14:textId="77777777" w:rsidR="00FD0E3F" w:rsidRDefault="00FD0E3F" w:rsidP="00383510">
            <w:pPr>
              <w:ind w:right="-720"/>
            </w:pPr>
          </w:p>
          <w:p w14:paraId="7F8E2E16" w14:textId="77777777" w:rsidR="00552648" w:rsidRDefault="00552648" w:rsidP="00383510">
            <w:pPr>
              <w:ind w:right="-720"/>
            </w:pPr>
            <w:r>
              <w:t>CCS</w:t>
            </w:r>
          </w:p>
        </w:tc>
      </w:tr>
      <w:tr w:rsidR="00552648" w14:paraId="2C06728B" w14:textId="77777777">
        <w:tc>
          <w:tcPr>
            <w:tcW w:w="468" w:type="dxa"/>
          </w:tcPr>
          <w:p w14:paraId="4967A65D" w14:textId="77777777" w:rsidR="00552648" w:rsidRDefault="00552648" w:rsidP="00383510">
            <w:pPr>
              <w:ind w:right="-720"/>
            </w:pPr>
          </w:p>
        </w:tc>
        <w:tc>
          <w:tcPr>
            <w:tcW w:w="3420" w:type="dxa"/>
          </w:tcPr>
          <w:p w14:paraId="2866100F" w14:textId="77777777" w:rsidR="00552648" w:rsidRDefault="00552648" w:rsidP="00383510">
            <w:pPr>
              <w:ind w:right="-720"/>
            </w:pPr>
            <w:r>
              <w:t>Change number of credit hours</w:t>
            </w:r>
          </w:p>
        </w:tc>
        <w:tc>
          <w:tcPr>
            <w:tcW w:w="900" w:type="dxa"/>
          </w:tcPr>
          <w:p w14:paraId="6E82D3DB" w14:textId="77777777" w:rsidR="00552648" w:rsidRDefault="00FD0E3F" w:rsidP="00383510">
            <w:pPr>
              <w:ind w:right="-720"/>
            </w:pPr>
            <w:r>
              <w:t>CNCH</w:t>
            </w:r>
          </w:p>
        </w:tc>
      </w:tr>
      <w:tr w:rsidR="005A523F" w14:paraId="47ED8745" w14:textId="77777777">
        <w:tc>
          <w:tcPr>
            <w:tcW w:w="468" w:type="dxa"/>
          </w:tcPr>
          <w:p w14:paraId="0E650D40" w14:textId="77777777" w:rsidR="005A523F" w:rsidRDefault="005A523F" w:rsidP="005A523F">
            <w:pPr>
              <w:ind w:right="-720"/>
            </w:pPr>
          </w:p>
        </w:tc>
        <w:tc>
          <w:tcPr>
            <w:tcW w:w="3420" w:type="dxa"/>
          </w:tcPr>
          <w:p w14:paraId="55BA000E" w14:textId="77777777" w:rsidR="005A523F" w:rsidRDefault="005A523F" w:rsidP="005A523F">
            <w:pPr>
              <w:ind w:right="-720"/>
            </w:pPr>
            <w:r>
              <w:t>Change prerequisite</w:t>
            </w:r>
          </w:p>
        </w:tc>
        <w:tc>
          <w:tcPr>
            <w:tcW w:w="900" w:type="dxa"/>
          </w:tcPr>
          <w:p w14:paraId="5BA0EE94" w14:textId="77777777" w:rsidR="005A523F" w:rsidRDefault="005A523F" w:rsidP="005A523F">
            <w:pPr>
              <w:ind w:right="-720"/>
            </w:pPr>
            <w:r>
              <w:t>CP</w:t>
            </w:r>
          </w:p>
        </w:tc>
      </w:tr>
    </w:tbl>
    <w:tbl>
      <w:tblPr>
        <w:tblpPr w:leftFromText="180" w:rightFromText="180" w:vertAnchor="text" w:horzAnchor="margin" w:tblpXSpec="right" w:tblpY="-285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3780"/>
        <w:gridCol w:w="900"/>
      </w:tblGrid>
      <w:tr w:rsidR="005A523F" w14:paraId="46B37DA8" w14:textId="77777777" w:rsidTr="005A523F">
        <w:tc>
          <w:tcPr>
            <w:tcW w:w="468" w:type="dxa"/>
          </w:tcPr>
          <w:p w14:paraId="7E6B444B" w14:textId="77777777" w:rsidR="005A523F" w:rsidRDefault="005A523F" w:rsidP="005A523F">
            <w:pPr>
              <w:ind w:right="-720"/>
            </w:pPr>
          </w:p>
        </w:tc>
        <w:tc>
          <w:tcPr>
            <w:tcW w:w="3780" w:type="dxa"/>
          </w:tcPr>
          <w:p w14:paraId="7427F677" w14:textId="77777777" w:rsidR="005A523F" w:rsidRDefault="005A523F" w:rsidP="005A523F">
            <w:pPr>
              <w:ind w:right="-720"/>
            </w:pPr>
            <w:r>
              <w:t>Delete course from catalogue</w:t>
            </w:r>
          </w:p>
        </w:tc>
        <w:tc>
          <w:tcPr>
            <w:tcW w:w="900" w:type="dxa"/>
          </w:tcPr>
          <w:p w14:paraId="3C2731EF" w14:textId="77777777" w:rsidR="005A523F" w:rsidRDefault="005A523F" w:rsidP="005A523F">
            <w:pPr>
              <w:ind w:right="-720"/>
            </w:pPr>
            <w:r>
              <w:t>DCC</w:t>
            </w:r>
          </w:p>
        </w:tc>
      </w:tr>
      <w:tr w:rsidR="005A523F" w14:paraId="5A8493E0" w14:textId="77777777" w:rsidTr="005A523F">
        <w:tc>
          <w:tcPr>
            <w:tcW w:w="468" w:type="dxa"/>
          </w:tcPr>
          <w:p w14:paraId="6EE87C15" w14:textId="77777777" w:rsidR="005A523F" w:rsidRDefault="005A523F" w:rsidP="005A523F">
            <w:pPr>
              <w:ind w:right="-720"/>
            </w:pPr>
          </w:p>
        </w:tc>
        <w:tc>
          <w:tcPr>
            <w:tcW w:w="3780" w:type="dxa"/>
          </w:tcPr>
          <w:p w14:paraId="67ED1A9A" w14:textId="77777777" w:rsidR="005A523F" w:rsidRDefault="005A523F" w:rsidP="005A523F">
            <w:pPr>
              <w:ind w:right="-720"/>
            </w:pPr>
            <w:r>
              <w:t>Delete course from program of Study</w:t>
            </w:r>
          </w:p>
        </w:tc>
        <w:tc>
          <w:tcPr>
            <w:tcW w:w="900" w:type="dxa"/>
          </w:tcPr>
          <w:p w14:paraId="0E227238" w14:textId="77777777" w:rsidR="005A523F" w:rsidRDefault="005A523F" w:rsidP="005A523F">
            <w:pPr>
              <w:ind w:right="-720"/>
            </w:pPr>
            <w:r>
              <w:t>DCPS</w:t>
            </w:r>
          </w:p>
        </w:tc>
      </w:tr>
      <w:tr w:rsidR="005A523F" w14:paraId="67688912" w14:textId="77777777" w:rsidTr="005A523F">
        <w:tc>
          <w:tcPr>
            <w:tcW w:w="468" w:type="dxa"/>
          </w:tcPr>
          <w:p w14:paraId="2B29E7CC" w14:textId="77777777" w:rsidR="005A523F" w:rsidRDefault="005A523F" w:rsidP="005A523F">
            <w:pPr>
              <w:ind w:right="-720"/>
            </w:pPr>
          </w:p>
        </w:tc>
        <w:tc>
          <w:tcPr>
            <w:tcW w:w="3780" w:type="dxa"/>
          </w:tcPr>
          <w:p w14:paraId="01AE3469" w14:textId="77777777" w:rsidR="005A523F" w:rsidRDefault="005A523F" w:rsidP="005A523F">
            <w:pPr>
              <w:ind w:right="-720"/>
            </w:pPr>
            <w:r>
              <w:t>Delete a major</w:t>
            </w:r>
          </w:p>
        </w:tc>
        <w:tc>
          <w:tcPr>
            <w:tcW w:w="900" w:type="dxa"/>
          </w:tcPr>
          <w:p w14:paraId="131D5592" w14:textId="77777777" w:rsidR="005A523F" w:rsidRDefault="005A523F" w:rsidP="005A523F">
            <w:pPr>
              <w:ind w:right="-720"/>
            </w:pPr>
            <w:r>
              <w:t>DM</w:t>
            </w:r>
          </w:p>
        </w:tc>
      </w:tr>
      <w:tr w:rsidR="005A523F" w14:paraId="1CE41D06" w14:textId="77777777" w:rsidTr="005A523F">
        <w:tc>
          <w:tcPr>
            <w:tcW w:w="468" w:type="dxa"/>
          </w:tcPr>
          <w:p w14:paraId="305F6FE0" w14:textId="77777777" w:rsidR="005A523F" w:rsidRDefault="005A523F" w:rsidP="005A523F">
            <w:pPr>
              <w:ind w:right="-720"/>
            </w:pPr>
          </w:p>
        </w:tc>
        <w:tc>
          <w:tcPr>
            <w:tcW w:w="3780" w:type="dxa"/>
          </w:tcPr>
          <w:p w14:paraId="5853B346" w14:textId="77777777" w:rsidR="005A523F" w:rsidRDefault="005A523F" w:rsidP="005A523F">
            <w:pPr>
              <w:ind w:right="-720"/>
            </w:pPr>
            <w:r>
              <w:t>Delete as a prerequisite</w:t>
            </w:r>
          </w:p>
        </w:tc>
        <w:tc>
          <w:tcPr>
            <w:tcW w:w="900" w:type="dxa"/>
          </w:tcPr>
          <w:p w14:paraId="1E116889" w14:textId="77777777" w:rsidR="005A523F" w:rsidRDefault="005A523F" w:rsidP="005A523F">
            <w:pPr>
              <w:ind w:right="-720"/>
            </w:pPr>
            <w:r>
              <w:t>DP</w:t>
            </w:r>
          </w:p>
        </w:tc>
      </w:tr>
      <w:tr w:rsidR="005A523F" w14:paraId="4B4D94F0" w14:textId="77777777" w:rsidTr="005A523F">
        <w:tc>
          <w:tcPr>
            <w:tcW w:w="468" w:type="dxa"/>
          </w:tcPr>
          <w:p w14:paraId="763A2D11" w14:textId="77777777" w:rsidR="005A523F" w:rsidRDefault="005A523F" w:rsidP="005A523F">
            <w:pPr>
              <w:ind w:right="-720"/>
            </w:pPr>
          </w:p>
        </w:tc>
        <w:tc>
          <w:tcPr>
            <w:tcW w:w="3780" w:type="dxa"/>
          </w:tcPr>
          <w:p w14:paraId="30DFE6BA" w14:textId="77777777" w:rsidR="005A523F" w:rsidRDefault="005A523F" w:rsidP="005A523F">
            <w:pPr>
              <w:ind w:right="-720"/>
            </w:pPr>
            <w:r>
              <w:t>New elective course</w:t>
            </w:r>
          </w:p>
        </w:tc>
        <w:tc>
          <w:tcPr>
            <w:tcW w:w="900" w:type="dxa"/>
          </w:tcPr>
          <w:p w14:paraId="18A349A9" w14:textId="77777777" w:rsidR="005A523F" w:rsidRDefault="005A523F" w:rsidP="005A523F">
            <w:pPr>
              <w:ind w:right="-720"/>
            </w:pPr>
            <w:r>
              <w:t>NEC</w:t>
            </w:r>
          </w:p>
        </w:tc>
      </w:tr>
      <w:tr w:rsidR="005A523F" w14:paraId="4355C425" w14:textId="77777777" w:rsidTr="005A523F">
        <w:tc>
          <w:tcPr>
            <w:tcW w:w="468" w:type="dxa"/>
          </w:tcPr>
          <w:p w14:paraId="7A578C08" w14:textId="77777777" w:rsidR="005A523F" w:rsidRDefault="005A523F" w:rsidP="005A523F">
            <w:pPr>
              <w:ind w:right="-720"/>
            </w:pPr>
          </w:p>
        </w:tc>
        <w:tc>
          <w:tcPr>
            <w:tcW w:w="3780" w:type="dxa"/>
          </w:tcPr>
          <w:p w14:paraId="0BA40EBD" w14:textId="77777777" w:rsidR="005A523F" w:rsidRDefault="005A523F" w:rsidP="005A523F">
            <w:pPr>
              <w:ind w:right="-720"/>
            </w:pPr>
            <w:r>
              <w:t>Revise course description</w:t>
            </w:r>
          </w:p>
        </w:tc>
        <w:tc>
          <w:tcPr>
            <w:tcW w:w="900" w:type="dxa"/>
          </w:tcPr>
          <w:p w14:paraId="2FD617A4" w14:textId="77777777" w:rsidR="005A523F" w:rsidRDefault="005A523F" w:rsidP="005A523F">
            <w:pPr>
              <w:ind w:right="-720"/>
            </w:pPr>
            <w:r>
              <w:t>RCD</w:t>
            </w:r>
          </w:p>
        </w:tc>
      </w:tr>
      <w:tr w:rsidR="005A523F" w14:paraId="6E100705" w14:textId="77777777" w:rsidTr="005A523F">
        <w:tc>
          <w:tcPr>
            <w:tcW w:w="468" w:type="dxa"/>
          </w:tcPr>
          <w:p w14:paraId="4C52A9EA" w14:textId="77777777" w:rsidR="005A523F" w:rsidRDefault="005A523F" w:rsidP="005A523F">
            <w:pPr>
              <w:ind w:right="-720"/>
            </w:pPr>
          </w:p>
        </w:tc>
        <w:tc>
          <w:tcPr>
            <w:tcW w:w="3780" w:type="dxa"/>
          </w:tcPr>
          <w:p w14:paraId="1A4D541F" w14:textId="77777777" w:rsidR="005A523F" w:rsidRDefault="005A523F" w:rsidP="005A523F">
            <w:pPr>
              <w:ind w:right="-720"/>
            </w:pPr>
            <w:r>
              <w:t>Revise a major</w:t>
            </w:r>
          </w:p>
        </w:tc>
        <w:tc>
          <w:tcPr>
            <w:tcW w:w="900" w:type="dxa"/>
          </w:tcPr>
          <w:p w14:paraId="23A0E222" w14:textId="77777777" w:rsidR="005A523F" w:rsidRDefault="005A523F" w:rsidP="005A523F">
            <w:pPr>
              <w:ind w:right="-720"/>
            </w:pPr>
            <w:r>
              <w:t>RM</w:t>
            </w:r>
          </w:p>
        </w:tc>
      </w:tr>
      <w:tr w:rsidR="005A523F" w14:paraId="4BE53714" w14:textId="77777777" w:rsidTr="005A523F">
        <w:tc>
          <w:tcPr>
            <w:tcW w:w="468" w:type="dxa"/>
          </w:tcPr>
          <w:p w14:paraId="77EA2E65" w14:textId="77777777" w:rsidR="005A523F" w:rsidRDefault="005A523F" w:rsidP="005A523F">
            <w:pPr>
              <w:ind w:right="-720"/>
            </w:pPr>
          </w:p>
        </w:tc>
        <w:tc>
          <w:tcPr>
            <w:tcW w:w="3780" w:type="dxa"/>
          </w:tcPr>
          <w:p w14:paraId="6E02C1F7" w14:textId="77777777" w:rsidR="005A523F" w:rsidRDefault="005A523F" w:rsidP="005A523F">
            <w:pPr>
              <w:ind w:right="-720"/>
            </w:pPr>
            <w:r>
              <w:t>Selected Topic Course</w:t>
            </w:r>
          </w:p>
        </w:tc>
        <w:tc>
          <w:tcPr>
            <w:tcW w:w="900" w:type="dxa"/>
          </w:tcPr>
          <w:p w14:paraId="7AD80282" w14:textId="77777777" w:rsidR="005A523F" w:rsidRDefault="005A523F" w:rsidP="005A523F">
            <w:pPr>
              <w:ind w:right="-720"/>
            </w:pPr>
            <w:r>
              <w:t>STC</w:t>
            </w:r>
          </w:p>
        </w:tc>
      </w:tr>
      <w:tr w:rsidR="00877A33" w:rsidRPr="00877A33" w14:paraId="18D301D3" w14:textId="77777777" w:rsidTr="005A523F">
        <w:tc>
          <w:tcPr>
            <w:tcW w:w="468" w:type="dxa"/>
          </w:tcPr>
          <w:p w14:paraId="337ECBDD" w14:textId="77777777" w:rsidR="005A523F" w:rsidRDefault="007E77AD" w:rsidP="005A523F">
            <w:pPr>
              <w:ind w:right="-720"/>
            </w:pPr>
            <w:r>
              <w:t>X</w:t>
            </w:r>
          </w:p>
        </w:tc>
        <w:tc>
          <w:tcPr>
            <w:tcW w:w="3780" w:type="dxa"/>
          </w:tcPr>
          <w:p w14:paraId="225FAFB5" w14:textId="77777777" w:rsidR="005A523F" w:rsidRPr="00877A33" w:rsidRDefault="005A523F" w:rsidP="005A523F">
            <w:pPr>
              <w:ind w:right="-720"/>
            </w:pPr>
            <w:r w:rsidRPr="00877A33">
              <w:t>Propose a Minor</w:t>
            </w:r>
          </w:p>
        </w:tc>
        <w:tc>
          <w:tcPr>
            <w:tcW w:w="900" w:type="dxa"/>
          </w:tcPr>
          <w:p w14:paraId="4BE4851A" w14:textId="77777777" w:rsidR="005A523F" w:rsidRPr="00877A33" w:rsidRDefault="005A523F" w:rsidP="005A523F">
            <w:pPr>
              <w:ind w:right="-720"/>
            </w:pPr>
            <w:r w:rsidRPr="00877A33">
              <w:t>PMN</w:t>
            </w:r>
          </w:p>
        </w:tc>
      </w:tr>
      <w:tr w:rsidR="00877A33" w:rsidRPr="00877A33" w14:paraId="568F9B14" w14:textId="77777777" w:rsidTr="005A523F">
        <w:tc>
          <w:tcPr>
            <w:tcW w:w="468" w:type="dxa"/>
          </w:tcPr>
          <w:p w14:paraId="71F9CB26" w14:textId="77777777" w:rsidR="005A523F" w:rsidRDefault="005A523F" w:rsidP="005A523F">
            <w:pPr>
              <w:ind w:right="-720"/>
            </w:pPr>
          </w:p>
        </w:tc>
        <w:tc>
          <w:tcPr>
            <w:tcW w:w="3780" w:type="dxa"/>
          </w:tcPr>
          <w:p w14:paraId="16F3664C" w14:textId="77777777" w:rsidR="005A523F" w:rsidRPr="00877A33" w:rsidRDefault="005A523F" w:rsidP="005A523F">
            <w:pPr>
              <w:ind w:right="-720"/>
            </w:pPr>
            <w:r w:rsidRPr="00877A33">
              <w:t>Revise a Minor</w:t>
            </w:r>
          </w:p>
        </w:tc>
        <w:tc>
          <w:tcPr>
            <w:tcW w:w="900" w:type="dxa"/>
          </w:tcPr>
          <w:p w14:paraId="12A81DE5" w14:textId="77777777" w:rsidR="005A523F" w:rsidRPr="00877A33" w:rsidRDefault="005A523F" w:rsidP="005A523F">
            <w:pPr>
              <w:ind w:right="-720"/>
            </w:pPr>
            <w:r w:rsidRPr="00877A33">
              <w:t>RMN</w:t>
            </w:r>
          </w:p>
        </w:tc>
      </w:tr>
    </w:tbl>
    <w:p w14:paraId="5E3D33A4" w14:textId="77777777" w:rsidR="00FD0E3F" w:rsidRDefault="006B0136" w:rsidP="006B0136">
      <w:pPr>
        <w:ind w:left="-900" w:right="-720"/>
        <w:rPr>
          <w:u w:val="single"/>
        </w:rPr>
      </w:pPr>
      <w:r>
        <w:rPr>
          <w:u w:val="single"/>
        </w:rPr>
        <w:t xml:space="preserve"> ________________________________________________________________________________________</w:t>
      </w:r>
    </w:p>
    <w:p w14:paraId="6CF31190" w14:textId="77777777" w:rsidR="006B0136" w:rsidRPr="006B0136" w:rsidRDefault="006B0136" w:rsidP="006B0136">
      <w:pPr>
        <w:ind w:left="-900" w:right="-720"/>
      </w:pPr>
    </w:p>
    <w:p w14:paraId="43F5AC3C" w14:textId="77777777" w:rsidR="00383510" w:rsidRPr="00FD0E3F" w:rsidRDefault="00383510" w:rsidP="00383510">
      <w:pPr>
        <w:ind w:left="-720" w:right="-720"/>
      </w:pPr>
      <w:r w:rsidRPr="00FD0E3F">
        <w:t>Con</w:t>
      </w:r>
      <w:r w:rsidR="007B6E48" w:rsidRPr="00FD0E3F">
        <w:t>cise Explanation of Proposed Change:</w:t>
      </w:r>
    </w:p>
    <w:p w14:paraId="42DD5B6E" w14:textId="77777777" w:rsidR="007B6E48" w:rsidRDefault="007B6E48" w:rsidP="00383510">
      <w:pPr>
        <w:ind w:left="-720" w:right="-720"/>
      </w:pPr>
    </w:p>
    <w:p w14:paraId="41095870" w14:textId="47727F9D" w:rsidR="007E77AD" w:rsidRDefault="007E77AD" w:rsidP="007E77AD">
      <w:pPr>
        <w:pStyle w:val="ListParagraph"/>
        <w:numPr>
          <w:ilvl w:val="0"/>
          <w:numId w:val="1"/>
        </w:numPr>
        <w:ind w:right="-720"/>
      </w:pPr>
      <w:r w:rsidRPr="00A92E5F">
        <w:t xml:space="preserve">Add a new </w:t>
      </w:r>
      <w:r w:rsidRPr="00A92E5F">
        <w:rPr>
          <w:b/>
          <w:i/>
        </w:rPr>
        <w:t xml:space="preserve">minor in </w:t>
      </w:r>
      <w:r>
        <w:rPr>
          <w:b/>
          <w:i/>
        </w:rPr>
        <w:t>P</w:t>
      </w:r>
      <w:r w:rsidRPr="00A92E5F">
        <w:rPr>
          <w:b/>
          <w:i/>
        </w:rPr>
        <w:t xml:space="preserve">olitical </w:t>
      </w:r>
      <w:r>
        <w:rPr>
          <w:b/>
          <w:i/>
        </w:rPr>
        <w:t>S</w:t>
      </w:r>
      <w:r w:rsidRPr="00A92E5F">
        <w:rPr>
          <w:b/>
          <w:i/>
        </w:rPr>
        <w:t>cience</w:t>
      </w:r>
      <w:r w:rsidR="001A5C9D">
        <w:t xml:space="preserve"> </w:t>
      </w:r>
      <w:r w:rsidR="001A5C9D" w:rsidRPr="001A5C9D">
        <w:rPr>
          <w:b/>
          <w:bCs/>
          <w:i/>
          <w:iCs/>
        </w:rPr>
        <w:t>and</w:t>
      </w:r>
      <w:r w:rsidR="001A5C9D">
        <w:t xml:space="preserve"> </w:t>
      </w:r>
      <w:r w:rsidR="001A5C9D" w:rsidRPr="001A5C9D">
        <w:rPr>
          <w:b/>
          <w:bCs/>
          <w:i/>
          <w:iCs/>
        </w:rPr>
        <w:t>International Relations</w:t>
      </w:r>
      <w:r w:rsidR="001A5C9D">
        <w:t xml:space="preserve">, </w:t>
      </w:r>
      <w:r w:rsidRPr="00A92E5F">
        <w:t>which is available to any student enrolled at Benedict College.</w:t>
      </w:r>
    </w:p>
    <w:p w14:paraId="1E92937C" w14:textId="77777777" w:rsidR="007E77AD" w:rsidRDefault="007E77AD" w:rsidP="007E77AD">
      <w:pPr>
        <w:pStyle w:val="ListParagraph"/>
        <w:numPr>
          <w:ilvl w:val="0"/>
          <w:numId w:val="1"/>
        </w:numPr>
        <w:ind w:right="-720"/>
      </w:pPr>
      <w:r>
        <w:t>Require students who choose to take a minor in political science to complete at least 15 hours in the discipline, and pass all courses with a grade of at least a “C” (or 2.0 on a 4.0 scale),</w:t>
      </w:r>
    </w:p>
    <w:p w14:paraId="7830CADE" w14:textId="77777777" w:rsidR="007E77AD" w:rsidRDefault="007E77AD" w:rsidP="007E77AD">
      <w:pPr>
        <w:pStyle w:val="ListParagraph"/>
        <w:numPr>
          <w:ilvl w:val="0"/>
          <w:numId w:val="1"/>
        </w:numPr>
        <w:ind w:right="-720"/>
      </w:pPr>
      <w:r>
        <w:t>Make the following courses as the required courses for the minor in political science:</w:t>
      </w:r>
    </w:p>
    <w:p w14:paraId="02E3AA27" w14:textId="149A1983" w:rsidR="007E77AD" w:rsidRDefault="007E77AD" w:rsidP="007E77AD">
      <w:pPr>
        <w:pStyle w:val="ListParagraph"/>
        <w:numPr>
          <w:ilvl w:val="0"/>
          <w:numId w:val="2"/>
        </w:numPr>
      </w:pPr>
      <w:r>
        <w:t>POLS 23</w:t>
      </w:r>
      <w:r w:rsidR="001B0F02">
        <w:t>1</w:t>
      </w:r>
      <w:r>
        <w:t xml:space="preserve"> Introduction to Political Science</w:t>
      </w:r>
    </w:p>
    <w:p w14:paraId="73034540" w14:textId="77777777" w:rsidR="007E77AD" w:rsidRDefault="007E77AD" w:rsidP="007E77AD">
      <w:pPr>
        <w:pStyle w:val="ListParagraph"/>
        <w:numPr>
          <w:ilvl w:val="0"/>
          <w:numId w:val="2"/>
        </w:numPr>
      </w:pPr>
      <w:r>
        <w:t xml:space="preserve">POLS 233 American National Government </w:t>
      </w:r>
    </w:p>
    <w:p w14:paraId="5F849319" w14:textId="1D0DA522" w:rsidR="007E77AD" w:rsidRDefault="007E77AD" w:rsidP="007E77AD">
      <w:pPr>
        <w:pStyle w:val="ListParagraph"/>
        <w:numPr>
          <w:ilvl w:val="0"/>
          <w:numId w:val="2"/>
        </w:numPr>
      </w:pPr>
      <w:r>
        <w:t>POLS</w:t>
      </w:r>
      <w:r w:rsidRPr="00653C41">
        <w:t xml:space="preserve"> </w:t>
      </w:r>
      <w:r w:rsidR="00F20C23">
        <w:t xml:space="preserve">234 Introduction to International Relations or </w:t>
      </w:r>
      <w:r>
        <w:t>POLS</w:t>
      </w:r>
      <w:r w:rsidRPr="00653C41">
        <w:t xml:space="preserve"> </w:t>
      </w:r>
      <w:r w:rsidR="00F20C23">
        <w:t>335 US in World Politics</w:t>
      </w:r>
    </w:p>
    <w:p w14:paraId="76F7E947" w14:textId="2F84C2BF" w:rsidR="007E77AD" w:rsidRDefault="007E77AD" w:rsidP="007E77AD">
      <w:pPr>
        <w:pStyle w:val="ListParagraph"/>
        <w:numPr>
          <w:ilvl w:val="0"/>
          <w:numId w:val="2"/>
        </w:numPr>
      </w:pPr>
      <w:r>
        <w:t>POLS 430A The U.S. Congress or POLS 430B The U.S. Presidency or POLS 430C The U.S. Supreme Court</w:t>
      </w:r>
    </w:p>
    <w:p w14:paraId="1FBD4267" w14:textId="0003D0A6" w:rsidR="007E77AD" w:rsidRDefault="00F20C23" w:rsidP="002C1F94">
      <w:pPr>
        <w:pStyle w:val="ListParagraph"/>
        <w:numPr>
          <w:ilvl w:val="0"/>
          <w:numId w:val="2"/>
        </w:numPr>
        <w:ind w:right="-720"/>
      </w:pPr>
      <w:r>
        <w:t>POLS 434 Comparative Government</w:t>
      </w:r>
      <w:r w:rsidR="002C1F94">
        <w:t xml:space="preserve"> or POLS 431 Modern Ideology</w:t>
      </w:r>
    </w:p>
    <w:p w14:paraId="06F4B0CC" w14:textId="77777777" w:rsidR="002C1F94" w:rsidRPr="00FD0E3F" w:rsidRDefault="002C1F94" w:rsidP="00383510">
      <w:pPr>
        <w:ind w:left="-720" w:right="-720"/>
      </w:pPr>
    </w:p>
    <w:p w14:paraId="3AA93BC4" w14:textId="77777777" w:rsidR="007B6E48" w:rsidRDefault="007B6E48" w:rsidP="00383510">
      <w:pPr>
        <w:ind w:left="-720" w:right="-720"/>
      </w:pPr>
      <w:r w:rsidRPr="00FD0E3F">
        <w:t>Rationale for Proposed Change:</w:t>
      </w:r>
    </w:p>
    <w:p w14:paraId="09669996" w14:textId="77777777" w:rsidR="005A523F" w:rsidRDefault="005A523F" w:rsidP="00383510">
      <w:pPr>
        <w:ind w:left="-720" w:right="-720"/>
      </w:pPr>
    </w:p>
    <w:p w14:paraId="401EB8A1" w14:textId="77777777" w:rsidR="007E77AD" w:rsidRPr="00FD0E3F" w:rsidRDefault="007E77AD" w:rsidP="007E77AD">
      <w:pPr>
        <w:ind w:left="-720" w:right="-720"/>
      </w:pPr>
      <w:r>
        <w:t>The rationale for the proposed change is to give an opportunity to any student interested in political science to take a minor in this discipline, and to make the political science a relevant discipline on campus.</w:t>
      </w:r>
    </w:p>
    <w:p w14:paraId="759DC79C" w14:textId="77777777" w:rsidR="007E77AD" w:rsidRDefault="007E77AD" w:rsidP="00383510">
      <w:pPr>
        <w:ind w:left="-720" w:right="-720"/>
      </w:pPr>
    </w:p>
    <w:p w14:paraId="40FFA4AE" w14:textId="04436769" w:rsidR="005A523F" w:rsidRPr="00877A33" w:rsidRDefault="005A523F" w:rsidP="00383510">
      <w:pPr>
        <w:ind w:left="-720" w:right="-720"/>
      </w:pPr>
      <w:r w:rsidRPr="00877A33">
        <w:t>Proposed Date for Implementation:</w:t>
      </w:r>
      <w:r w:rsidR="007E77AD">
        <w:t xml:space="preserve"> </w:t>
      </w:r>
      <w:r w:rsidR="00630404">
        <w:t xml:space="preserve">August </w:t>
      </w:r>
      <w:r w:rsidR="001A5C9D">
        <w:t>2021</w:t>
      </w:r>
    </w:p>
    <w:p w14:paraId="2A5D8E8A" w14:textId="77777777" w:rsidR="007B6E48" w:rsidRPr="00FD0E3F" w:rsidRDefault="007B6E48" w:rsidP="00383510">
      <w:pPr>
        <w:ind w:left="-720" w:right="-720"/>
      </w:pPr>
    </w:p>
    <w:p w14:paraId="62320A1D" w14:textId="77777777" w:rsidR="007B6E48" w:rsidRPr="00FD0E3F" w:rsidRDefault="007B6E48" w:rsidP="00383510">
      <w:pPr>
        <w:ind w:left="-720" w:right="-720"/>
      </w:pPr>
      <w:r w:rsidRPr="00FD0E3F">
        <w:t>Implications of Proposed Change</w:t>
      </w:r>
      <w:r w:rsidR="00FD0E3F" w:rsidRPr="00FD0E3F">
        <w:t xml:space="preserve"> for</w:t>
      </w:r>
      <w:r w:rsidRPr="00FD0E3F">
        <w:t>:</w:t>
      </w:r>
      <w:r w:rsidR="007E77AD">
        <w:t xml:space="preserve"> </w:t>
      </w:r>
    </w:p>
    <w:p w14:paraId="34BAED67" w14:textId="77777777" w:rsidR="007B6E48" w:rsidRPr="00FD0E3F" w:rsidRDefault="007B6E48" w:rsidP="00383510">
      <w:pPr>
        <w:ind w:left="-720" w:right="-720"/>
      </w:pPr>
    </w:p>
    <w:p w14:paraId="02324D5B" w14:textId="77777777" w:rsidR="007E77AD" w:rsidRDefault="007B6E48" w:rsidP="007E77AD">
      <w:pPr>
        <w:ind w:left="-720" w:right="-720"/>
      </w:pPr>
      <w:r w:rsidRPr="00FD0E3F">
        <w:tab/>
        <w:t>Faculty Resources:</w:t>
      </w:r>
      <w:r w:rsidR="007E77AD">
        <w:t xml:space="preserve"> The proposed change does not require an increase of the faculty resources.</w:t>
      </w:r>
    </w:p>
    <w:p w14:paraId="5ECE53BB" w14:textId="77777777" w:rsidR="007E77AD" w:rsidRDefault="007E77AD" w:rsidP="007E77AD">
      <w:pPr>
        <w:ind w:left="-720" w:right="-720"/>
      </w:pPr>
    </w:p>
    <w:p w14:paraId="2C6F0534" w14:textId="77777777" w:rsidR="007E77AD" w:rsidRPr="00FD0E3F" w:rsidRDefault="007B6E48" w:rsidP="007E77AD">
      <w:pPr>
        <w:ind w:left="-720" w:right="-720"/>
      </w:pPr>
      <w:r w:rsidRPr="00FD0E3F">
        <w:lastRenderedPageBreak/>
        <w:t>Physical Facilities and Instructional Resources:</w:t>
      </w:r>
      <w:r w:rsidR="007E77AD">
        <w:t xml:space="preserve"> The proposed change does not require an increase of the physical facilities and instructional resources.</w:t>
      </w:r>
    </w:p>
    <w:p w14:paraId="3A276552" w14:textId="77777777" w:rsidR="007B6E48" w:rsidRPr="00FD0E3F" w:rsidRDefault="007B6E48" w:rsidP="00383510">
      <w:pPr>
        <w:ind w:left="-720" w:right="-720"/>
      </w:pPr>
    </w:p>
    <w:p w14:paraId="1466D4EE" w14:textId="77777777" w:rsidR="007B6E48" w:rsidRPr="00FD0E3F" w:rsidRDefault="007B6E48" w:rsidP="00383510">
      <w:pPr>
        <w:ind w:left="-720" w:right="-720"/>
      </w:pPr>
    </w:p>
    <w:p w14:paraId="480375A5" w14:textId="77777777" w:rsidR="007B6E48" w:rsidRPr="00FD0E3F" w:rsidRDefault="007B6E48" w:rsidP="00383510">
      <w:pPr>
        <w:ind w:left="-720" w:right="-720"/>
      </w:pPr>
      <w:r w:rsidRPr="00FD0E3F">
        <w:tab/>
        <w:t>Library Resources:</w:t>
      </w:r>
      <w:r w:rsidR="007E77AD">
        <w:t xml:space="preserve"> The proposed change does not require an increase of the library resources.</w:t>
      </w:r>
    </w:p>
    <w:p w14:paraId="47C503D9" w14:textId="77777777" w:rsidR="007B6E48" w:rsidRDefault="007B6E48" w:rsidP="00383510">
      <w:pPr>
        <w:ind w:left="-720" w:right="-720"/>
      </w:pPr>
    </w:p>
    <w:p w14:paraId="6C316B8E" w14:textId="77777777" w:rsidR="003D7AB0" w:rsidRDefault="00E6566B" w:rsidP="007B6E48">
      <w:pPr>
        <w:ind w:left="-720" w:right="-720"/>
        <w:jc w:val="both"/>
      </w:pPr>
      <w:r>
        <w:t>---------------------------------------------------------------------------------------------------------------------------</w:t>
      </w:r>
      <w:r w:rsidR="006B0136">
        <w:t>---</w:t>
      </w:r>
    </w:p>
    <w:p w14:paraId="3EF80A9E" w14:textId="77777777" w:rsidR="00E6566B" w:rsidRDefault="00E6566B" w:rsidP="007B6E48">
      <w:pPr>
        <w:ind w:left="-720" w:right="-720"/>
        <w:jc w:val="both"/>
      </w:pPr>
    </w:p>
    <w:p w14:paraId="4CBC15C1" w14:textId="77777777" w:rsidR="00E6566B" w:rsidRDefault="00E6566B" w:rsidP="007B6E48">
      <w:pPr>
        <w:ind w:left="-720" w:right="-720"/>
        <w:jc w:val="both"/>
      </w:pPr>
      <w:r>
        <w:t>Approved by Department Faculty:</w:t>
      </w:r>
      <w:r>
        <w:tab/>
      </w:r>
      <w:r>
        <w:tab/>
        <w:t xml:space="preserve">Yes </w:t>
      </w:r>
      <w:r w:rsidRPr="00E6566B">
        <w:rPr>
          <w:u w:val="single"/>
        </w:rPr>
        <w:t>_____</w:t>
      </w:r>
      <w:r>
        <w:tab/>
        <w:t xml:space="preserve">No </w:t>
      </w:r>
      <w:r w:rsidRPr="00E6566B">
        <w:rPr>
          <w:u w:val="single"/>
        </w:rPr>
        <w:t>_____</w:t>
      </w:r>
      <w:r>
        <w:tab/>
        <w:t>Date</w:t>
      </w:r>
      <w:r w:rsidRPr="00E6566B">
        <w:rPr>
          <w:u w:val="single"/>
        </w:rPr>
        <w:t>_______________</w:t>
      </w:r>
      <w:r>
        <w:rPr>
          <w:u w:val="single"/>
        </w:rPr>
        <w:t>___</w:t>
      </w:r>
    </w:p>
    <w:p w14:paraId="669B7C74" w14:textId="77777777" w:rsidR="00E6566B" w:rsidRDefault="00E6566B" w:rsidP="007B6E48">
      <w:pPr>
        <w:ind w:left="-720" w:right="-720"/>
        <w:jc w:val="both"/>
      </w:pPr>
    </w:p>
    <w:p w14:paraId="76026B31" w14:textId="77777777" w:rsidR="00E6566B" w:rsidRDefault="00E6566B" w:rsidP="007B6E48">
      <w:pPr>
        <w:ind w:left="-720" w:right="-720"/>
        <w:jc w:val="both"/>
      </w:pPr>
      <w:r>
        <w:t xml:space="preserve">Signature of Department </w:t>
      </w:r>
      <w:r w:rsidR="00C34A05" w:rsidRPr="00877A33">
        <w:t>Chair</w:t>
      </w:r>
      <w:r w:rsidRPr="00877A33">
        <w:t xml:space="preserve">: </w:t>
      </w:r>
      <w:r w:rsidRPr="00877A33">
        <w:rPr>
          <w:u w:val="single"/>
        </w:rPr>
        <w:t>_______________________________</w:t>
      </w:r>
      <w:r>
        <w:tab/>
        <w:t>Date</w:t>
      </w:r>
      <w:r w:rsidRPr="00E6566B">
        <w:rPr>
          <w:u w:val="single"/>
        </w:rPr>
        <w:t>_______________</w:t>
      </w:r>
      <w:r>
        <w:rPr>
          <w:u w:val="single"/>
        </w:rPr>
        <w:t>___</w:t>
      </w:r>
    </w:p>
    <w:p w14:paraId="55D73D12" w14:textId="77777777" w:rsidR="003D7AB0" w:rsidRDefault="003D7AB0" w:rsidP="007B6E48">
      <w:pPr>
        <w:ind w:left="-720" w:right="-720"/>
        <w:jc w:val="both"/>
      </w:pPr>
    </w:p>
    <w:p w14:paraId="3D4EC88F" w14:textId="77777777" w:rsidR="003D7AB0" w:rsidRDefault="00E6566B" w:rsidP="007B6E48">
      <w:pPr>
        <w:ind w:left="-720" w:right="-720"/>
        <w:jc w:val="both"/>
      </w:pPr>
      <w:r>
        <w:t>Comments:</w:t>
      </w:r>
    </w:p>
    <w:p w14:paraId="1270FACE" w14:textId="77777777" w:rsidR="00FD0E3F" w:rsidRDefault="00FD0E3F" w:rsidP="007B6E48">
      <w:pPr>
        <w:ind w:left="-720" w:right="-720"/>
        <w:jc w:val="both"/>
      </w:pPr>
    </w:p>
    <w:p w14:paraId="1352770C" w14:textId="77777777" w:rsidR="00E6566B" w:rsidRDefault="00E6566B" w:rsidP="007B6E48">
      <w:pPr>
        <w:ind w:left="-720" w:right="-720"/>
        <w:jc w:val="both"/>
      </w:pPr>
    </w:p>
    <w:p w14:paraId="5DADC267" w14:textId="77777777" w:rsidR="00FD0E3F" w:rsidRDefault="00E6566B" w:rsidP="007B6E48">
      <w:pPr>
        <w:ind w:left="-720" w:right="-720"/>
        <w:jc w:val="both"/>
        <w:rPr>
          <w:b/>
          <w:sz w:val="26"/>
          <w:szCs w:val="26"/>
        </w:rPr>
      </w:pPr>
      <w:r w:rsidRPr="008A0311">
        <w:rPr>
          <w:b/>
          <w:sz w:val="22"/>
          <w:szCs w:val="22"/>
        </w:rPr>
        <w:t>Note:</w:t>
      </w:r>
      <w:r w:rsidRPr="008A0311">
        <w:rPr>
          <w:b/>
          <w:sz w:val="22"/>
          <w:szCs w:val="22"/>
        </w:rPr>
        <w:tab/>
        <w:t>Attached copy of Department Meeting minutes showing action on proposed change.</w:t>
      </w:r>
    </w:p>
    <w:p w14:paraId="6E07C85A" w14:textId="77777777" w:rsidR="00FD0E3F" w:rsidRDefault="00FD0E3F" w:rsidP="007B6E48">
      <w:pPr>
        <w:ind w:left="-720" w:right="-7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------------------------------------------------------------------------------------------------------------------</w:t>
      </w:r>
      <w:r w:rsidR="006B0136">
        <w:rPr>
          <w:b/>
          <w:sz w:val="26"/>
          <w:szCs w:val="26"/>
        </w:rPr>
        <w:t>--</w:t>
      </w:r>
    </w:p>
    <w:p w14:paraId="3B9E03DB" w14:textId="77777777" w:rsidR="00877A33" w:rsidRDefault="00877A33" w:rsidP="007B6E48">
      <w:pPr>
        <w:ind w:left="-720" w:right="-720"/>
        <w:jc w:val="both"/>
      </w:pPr>
    </w:p>
    <w:p w14:paraId="3806B669" w14:textId="77777777" w:rsidR="00E6566B" w:rsidRPr="00877A33" w:rsidRDefault="00E6566B" w:rsidP="007B6E48">
      <w:pPr>
        <w:ind w:left="-720" w:right="-720"/>
        <w:jc w:val="both"/>
        <w:rPr>
          <w:u w:val="single"/>
        </w:rPr>
      </w:pPr>
      <w:r>
        <w:t xml:space="preserve">Approved by </w:t>
      </w:r>
      <w:r w:rsidR="00C7753A" w:rsidRPr="00877A33">
        <w:t xml:space="preserve">School </w:t>
      </w:r>
      <w:r w:rsidRPr="00877A33">
        <w:t>Faculty:</w:t>
      </w:r>
      <w:r w:rsidRPr="00877A33">
        <w:tab/>
      </w:r>
      <w:r w:rsidR="00877A33">
        <w:tab/>
      </w:r>
      <w:r w:rsidRPr="00877A33">
        <w:t xml:space="preserve">Yes </w:t>
      </w:r>
      <w:r w:rsidRPr="00877A33">
        <w:rPr>
          <w:u w:val="single"/>
        </w:rPr>
        <w:t>_____</w:t>
      </w:r>
      <w:r w:rsidRPr="00877A33">
        <w:tab/>
        <w:t xml:space="preserve">No </w:t>
      </w:r>
      <w:r w:rsidRPr="00877A33">
        <w:rPr>
          <w:u w:val="single"/>
        </w:rPr>
        <w:t>_____</w:t>
      </w:r>
      <w:r w:rsidRPr="00877A33">
        <w:tab/>
        <w:t>Date</w:t>
      </w:r>
      <w:r w:rsidRPr="00877A33">
        <w:rPr>
          <w:u w:val="single"/>
        </w:rPr>
        <w:t>__________________</w:t>
      </w:r>
      <w:r w:rsidR="00300612" w:rsidRPr="00877A33">
        <w:rPr>
          <w:u w:val="single"/>
        </w:rPr>
        <w:t>_______</w:t>
      </w:r>
    </w:p>
    <w:p w14:paraId="7490A96A" w14:textId="77777777" w:rsidR="00E6566B" w:rsidRPr="00877A33" w:rsidRDefault="00E6566B" w:rsidP="007B6E48">
      <w:pPr>
        <w:ind w:left="-720" w:right="-720"/>
        <w:jc w:val="both"/>
        <w:rPr>
          <w:u w:val="single"/>
        </w:rPr>
      </w:pPr>
    </w:p>
    <w:p w14:paraId="6CC04E74" w14:textId="77777777" w:rsidR="00E6566B" w:rsidRDefault="00E6566B" w:rsidP="007B6E48">
      <w:pPr>
        <w:ind w:left="-720" w:right="-720"/>
        <w:jc w:val="both"/>
        <w:rPr>
          <w:u w:val="single"/>
        </w:rPr>
      </w:pPr>
      <w:r w:rsidRPr="00877A33">
        <w:t xml:space="preserve">Signature of </w:t>
      </w:r>
      <w:r w:rsidR="00C7753A" w:rsidRPr="00877A33">
        <w:t>School Dean</w:t>
      </w:r>
      <w:r w:rsidRPr="00877A33">
        <w:t>:</w:t>
      </w:r>
      <w:r>
        <w:tab/>
      </w:r>
      <w:r w:rsidRPr="00E6566B">
        <w:rPr>
          <w:u w:val="single"/>
        </w:rPr>
        <w:t>_________________________</w:t>
      </w:r>
      <w:r>
        <w:tab/>
        <w:t>Date</w:t>
      </w:r>
      <w:r w:rsidRPr="00E6566B">
        <w:rPr>
          <w:u w:val="single"/>
        </w:rPr>
        <w:t>____________</w:t>
      </w:r>
      <w:r w:rsidR="00300612">
        <w:rPr>
          <w:u w:val="single"/>
        </w:rPr>
        <w:t>_______</w:t>
      </w:r>
    </w:p>
    <w:p w14:paraId="288E973A" w14:textId="77777777" w:rsidR="00E6566B" w:rsidRDefault="00E6566B" w:rsidP="007B6E48">
      <w:pPr>
        <w:ind w:left="-720" w:right="-720"/>
        <w:jc w:val="both"/>
        <w:rPr>
          <w:u w:val="single"/>
        </w:rPr>
      </w:pPr>
    </w:p>
    <w:p w14:paraId="014C52E2" w14:textId="77777777" w:rsidR="00E6566B" w:rsidRDefault="00E6566B" w:rsidP="007B6E48">
      <w:pPr>
        <w:ind w:left="-720" w:right="-720"/>
        <w:jc w:val="both"/>
      </w:pPr>
      <w:r>
        <w:t>Comments:</w:t>
      </w:r>
    </w:p>
    <w:p w14:paraId="68144E2A" w14:textId="77777777" w:rsidR="00E6566B" w:rsidRDefault="00E6566B" w:rsidP="007B6E48">
      <w:pPr>
        <w:ind w:left="-720" w:right="-720"/>
        <w:jc w:val="both"/>
      </w:pPr>
    </w:p>
    <w:p w14:paraId="6E078596" w14:textId="77777777" w:rsidR="00E6566B" w:rsidRDefault="00E6566B" w:rsidP="007B6E48">
      <w:pPr>
        <w:ind w:left="-720" w:right="-720"/>
        <w:jc w:val="both"/>
      </w:pPr>
    </w:p>
    <w:p w14:paraId="319CB91D" w14:textId="77777777" w:rsidR="00BE3D5E" w:rsidRPr="008A0311" w:rsidRDefault="00E6566B" w:rsidP="00FD0E3F">
      <w:pPr>
        <w:ind w:left="-720" w:right="-720"/>
        <w:jc w:val="both"/>
        <w:rPr>
          <w:b/>
          <w:sz w:val="22"/>
          <w:szCs w:val="22"/>
        </w:rPr>
      </w:pPr>
      <w:r w:rsidRPr="008A0311">
        <w:rPr>
          <w:b/>
          <w:sz w:val="22"/>
          <w:szCs w:val="22"/>
        </w:rPr>
        <w:t>Note:</w:t>
      </w:r>
      <w:r w:rsidRPr="008A0311">
        <w:rPr>
          <w:b/>
          <w:sz w:val="22"/>
          <w:szCs w:val="22"/>
        </w:rPr>
        <w:tab/>
        <w:t>Attach copy of Division Meeting minutes showing action on proposed change.</w:t>
      </w:r>
    </w:p>
    <w:p w14:paraId="64765D7B" w14:textId="77777777" w:rsidR="00BE3D5E" w:rsidRDefault="00BE3D5E" w:rsidP="00BE3D5E">
      <w:pPr>
        <w:ind w:left="-720" w:right="-720"/>
        <w:jc w:val="both"/>
        <w:rPr>
          <w:b/>
        </w:rPr>
      </w:pPr>
      <w:r>
        <w:rPr>
          <w:b/>
        </w:rPr>
        <w:t>------------------------------------------------------------------------------------------------------------------</w:t>
      </w:r>
      <w:r w:rsidR="00FD0E3F">
        <w:rPr>
          <w:b/>
        </w:rPr>
        <w:t>---</w:t>
      </w:r>
      <w:r>
        <w:rPr>
          <w:b/>
        </w:rPr>
        <w:t>-------</w:t>
      </w:r>
      <w:r w:rsidR="006B0136">
        <w:rPr>
          <w:b/>
        </w:rPr>
        <w:t>--</w:t>
      </w:r>
    </w:p>
    <w:p w14:paraId="2BED309F" w14:textId="77777777" w:rsidR="008A0311" w:rsidRDefault="008A0311" w:rsidP="00BE3D5E">
      <w:pPr>
        <w:ind w:left="-720" w:right="-720"/>
        <w:jc w:val="both"/>
      </w:pPr>
    </w:p>
    <w:p w14:paraId="456EFDAE" w14:textId="77777777" w:rsidR="00BE3D5E" w:rsidRDefault="00BE3D5E" w:rsidP="00BE3D5E">
      <w:pPr>
        <w:ind w:left="-720" w:right="-720"/>
        <w:jc w:val="both"/>
      </w:pPr>
      <w:r>
        <w:t>Received by Chairperson of Curriculum Development Committee:</w:t>
      </w:r>
    </w:p>
    <w:p w14:paraId="4E06E5B6" w14:textId="77777777" w:rsidR="00BE3D5E" w:rsidRDefault="00BE3D5E" w:rsidP="00BE3D5E">
      <w:pPr>
        <w:ind w:left="-720" w:right="-720"/>
        <w:jc w:val="both"/>
      </w:pPr>
    </w:p>
    <w:p w14:paraId="79A7475D" w14:textId="77777777" w:rsidR="00BE3D5E" w:rsidRDefault="00BE3D5E" w:rsidP="00BE3D5E">
      <w:pPr>
        <w:ind w:left="-720" w:right="-720"/>
        <w:jc w:val="both"/>
      </w:pPr>
      <w:r>
        <w:t>Signature: ___________________________________</w:t>
      </w:r>
      <w:r>
        <w:tab/>
      </w:r>
      <w:r>
        <w:tab/>
        <w:t>Date_______________________</w:t>
      </w:r>
    </w:p>
    <w:p w14:paraId="2169A93B" w14:textId="77777777" w:rsidR="00BE3D5E" w:rsidRDefault="00BE3D5E" w:rsidP="00BE3D5E">
      <w:pPr>
        <w:ind w:left="-720" w:right="-720"/>
        <w:jc w:val="both"/>
      </w:pPr>
      <w:r>
        <w:t>-------------------------------------------------------------------------------------------------------------------------</w:t>
      </w:r>
      <w:r w:rsidR="006B0136">
        <w:t>-----</w:t>
      </w:r>
    </w:p>
    <w:p w14:paraId="6D8E0C61" w14:textId="77777777" w:rsidR="008A0311" w:rsidRDefault="008A0311" w:rsidP="00BE3D5E">
      <w:pPr>
        <w:ind w:left="-720" w:right="-720"/>
        <w:jc w:val="both"/>
      </w:pPr>
    </w:p>
    <w:p w14:paraId="7D7DDE2B" w14:textId="77777777" w:rsidR="00BE3D5E" w:rsidRDefault="00BE3D5E" w:rsidP="00BE3D5E">
      <w:pPr>
        <w:ind w:left="-720" w:right="-720"/>
        <w:jc w:val="both"/>
        <w:rPr>
          <w:u w:val="single"/>
        </w:rPr>
      </w:pPr>
      <w:r>
        <w:t xml:space="preserve">Approved by Curriculum Development Committee:  Yes </w:t>
      </w:r>
      <w:r w:rsidRPr="00E6566B">
        <w:rPr>
          <w:u w:val="single"/>
        </w:rPr>
        <w:t>_____</w:t>
      </w:r>
      <w:r>
        <w:tab/>
        <w:t xml:space="preserve">No </w:t>
      </w:r>
      <w:r w:rsidRPr="00E6566B">
        <w:rPr>
          <w:u w:val="single"/>
        </w:rPr>
        <w:t>_____</w:t>
      </w:r>
      <w:r>
        <w:tab/>
        <w:t>Date</w:t>
      </w:r>
      <w:r w:rsidRPr="00E6566B">
        <w:rPr>
          <w:u w:val="single"/>
        </w:rPr>
        <w:t>___________</w:t>
      </w:r>
    </w:p>
    <w:p w14:paraId="60C11E6A" w14:textId="77777777" w:rsidR="00BE3D5E" w:rsidRDefault="00BE3D5E" w:rsidP="00BE3D5E">
      <w:pPr>
        <w:ind w:left="-720" w:right="-720"/>
        <w:jc w:val="both"/>
        <w:rPr>
          <w:u w:val="single"/>
        </w:rPr>
      </w:pPr>
    </w:p>
    <w:p w14:paraId="6BB8C004" w14:textId="77777777" w:rsidR="00BE3D5E" w:rsidRDefault="00BE3D5E" w:rsidP="00BE3D5E">
      <w:pPr>
        <w:ind w:left="-720" w:right="-720"/>
        <w:jc w:val="both"/>
      </w:pPr>
    </w:p>
    <w:p w14:paraId="29AB4ECB" w14:textId="77777777" w:rsidR="00BE3D5E" w:rsidRDefault="00BE3D5E" w:rsidP="00BE3D5E">
      <w:pPr>
        <w:ind w:left="-720" w:right="-720"/>
        <w:jc w:val="both"/>
      </w:pPr>
      <w:r>
        <w:t>Signature of Curriculum Development Committee Chair</w:t>
      </w:r>
      <w:r w:rsidR="009761E6">
        <w:t>: _</w:t>
      </w:r>
      <w:r>
        <w:t>_____________________________</w:t>
      </w:r>
    </w:p>
    <w:p w14:paraId="2BFA869B" w14:textId="77777777" w:rsidR="00BE3D5E" w:rsidRDefault="00BE3D5E" w:rsidP="00BE3D5E">
      <w:pPr>
        <w:ind w:left="-720" w:right="-720"/>
        <w:jc w:val="both"/>
      </w:pPr>
    </w:p>
    <w:p w14:paraId="450ABF60" w14:textId="77777777" w:rsidR="00BE3D5E" w:rsidRDefault="00BE3D5E" w:rsidP="00BE3D5E">
      <w:pPr>
        <w:ind w:left="-720" w:right="-720"/>
        <w:jc w:val="both"/>
      </w:pPr>
      <w:r>
        <w:t>Comments:</w:t>
      </w:r>
    </w:p>
    <w:p w14:paraId="485CA243" w14:textId="77777777" w:rsidR="00BE3D5E" w:rsidRDefault="00BE3D5E" w:rsidP="00BE3D5E">
      <w:pPr>
        <w:ind w:left="-720" w:right="-720"/>
        <w:jc w:val="both"/>
      </w:pPr>
    </w:p>
    <w:p w14:paraId="24C9BCC2" w14:textId="77777777" w:rsidR="00BE3D5E" w:rsidRDefault="00BE3D5E" w:rsidP="00BE3D5E">
      <w:pPr>
        <w:ind w:left="-720" w:right="-720"/>
        <w:jc w:val="both"/>
      </w:pPr>
    </w:p>
    <w:p w14:paraId="6A5B1ED6" w14:textId="77777777" w:rsidR="00BE3D5E" w:rsidRPr="008A0311" w:rsidRDefault="00BE3D5E" w:rsidP="008A0311">
      <w:pPr>
        <w:ind w:left="-720" w:right="-720"/>
        <w:jc w:val="both"/>
        <w:rPr>
          <w:b/>
          <w:sz w:val="22"/>
          <w:szCs w:val="22"/>
        </w:rPr>
      </w:pPr>
      <w:r w:rsidRPr="008A0311">
        <w:rPr>
          <w:b/>
          <w:sz w:val="22"/>
          <w:szCs w:val="22"/>
        </w:rPr>
        <w:t>Note:</w:t>
      </w:r>
      <w:r w:rsidRPr="008A0311">
        <w:rPr>
          <w:b/>
          <w:sz w:val="22"/>
          <w:szCs w:val="22"/>
        </w:rPr>
        <w:tab/>
        <w:t>Attach copy of Curriculum Development Committee minutes showing action on proposed change</w:t>
      </w:r>
    </w:p>
    <w:p w14:paraId="44BAF912" w14:textId="77777777" w:rsidR="00BE3D5E" w:rsidRDefault="00BE3D5E" w:rsidP="00BE3D5E">
      <w:pPr>
        <w:ind w:left="-720" w:right="-720"/>
        <w:jc w:val="both"/>
        <w:rPr>
          <w:b/>
        </w:rPr>
      </w:pPr>
      <w:r>
        <w:rPr>
          <w:b/>
        </w:rPr>
        <w:t>--------------------------------------------------------------------------------------------</w:t>
      </w:r>
      <w:r w:rsidR="008A0311">
        <w:rPr>
          <w:b/>
        </w:rPr>
        <w:t>-------------------------------</w:t>
      </w:r>
      <w:r w:rsidR="006B0136">
        <w:rPr>
          <w:b/>
        </w:rPr>
        <w:t>---</w:t>
      </w:r>
    </w:p>
    <w:p w14:paraId="53F1EEA5" w14:textId="77777777" w:rsidR="008A0311" w:rsidRDefault="008A0311" w:rsidP="00BE3D5E">
      <w:pPr>
        <w:ind w:left="-720" w:right="-720"/>
        <w:jc w:val="both"/>
      </w:pPr>
    </w:p>
    <w:p w14:paraId="035D183F" w14:textId="77777777" w:rsidR="00300612" w:rsidRPr="005A523F" w:rsidRDefault="00300612" w:rsidP="00300612">
      <w:pPr>
        <w:ind w:left="-720" w:right="-720"/>
        <w:jc w:val="both"/>
        <w:rPr>
          <w:sz w:val="22"/>
          <w:u w:val="single"/>
        </w:rPr>
      </w:pPr>
      <w:r w:rsidRPr="005A523F">
        <w:rPr>
          <w:szCs w:val="26"/>
        </w:rPr>
        <w:t>Approved by Faculty</w:t>
      </w:r>
      <w:r w:rsidRPr="005A523F">
        <w:rPr>
          <w:szCs w:val="26"/>
        </w:rPr>
        <w:tab/>
      </w:r>
      <w:r w:rsidRPr="005A523F">
        <w:rPr>
          <w:sz w:val="22"/>
        </w:rPr>
        <w:t xml:space="preserve">Yes </w:t>
      </w:r>
      <w:r w:rsidRPr="005A523F">
        <w:rPr>
          <w:sz w:val="22"/>
          <w:u w:val="single"/>
        </w:rPr>
        <w:t>_____</w:t>
      </w:r>
      <w:r w:rsidRPr="005A523F">
        <w:rPr>
          <w:sz w:val="22"/>
        </w:rPr>
        <w:tab/>
        <w:t xml:space="preserve">No </w:t>
      </w:r>
      <w:r w:rsidRPr="005A523F">
        <w:rPr>
          <w:sz w:val="22"/>
          <w:u w:val="single"/>
        </w:rPr>
        <w:t>_____</w:t>
      </w:r>
      <w:r w:rsidRPr="005A523F">
        <w:rPr>
          <w:sz w:val="22"/>
        </w:rPr>
        <w:tab/>
        <w:t>Date</w:t>
      </w:r>
      <w:r w:rsidRPr="005A523F">
        <w:rPr>
          <w:sz w:val="22"/>
          <w:u w:val="single"/>
        </w:rPr>
        <w:t>______________________________</w:t>
      </w:r>
    </w:p>
    <w:p w14:paraId="2577D65F" w14:textId="77777777" w:rsidR="00300612" w:rsidRDefault="00300612" w:rsidP="00300612">
      <w:pPr>
        <w:ind w:left="-720" w:right="-720"/>
        <w:jc w:val="both"/>
        <w:rPr>
          <w:u w:val="single"/>
        </w:rPr>
      </w:pPr>
    </w:p>
    <w:p w14:paraId="0167B7CF" w14:textId="77777777" w:rsidR="00300612" w:rsidRDefault="00300612" w:rsidP="00300612">
      <w:pPr>
        <w:ind w:left="-720" w:right="-720"/>
        <w:jc w:val="both"/>
      </w:pPr>
      <w:r>
        <w:t>Signature of Faculty Secretary: _________________________</w:t>
      </w:r>
      <w:r>
        <w:tab/>
        <w:t>Date________________________</w:t>
      </w:r>
    </w:p>
    <w:p w14:paraId="030323A5" w14:textId="77777777" w:rsidR="00300612" w:rsidRDefault="00300612" w:rsidP="00300612">
      <w:pPr>
        <w:ind w:left="-720" w:right="-720"/>
        <w:jc w:val="both"/>
      </w:pPr>
      <w:r>
        <w:t>---------------------------------------------------------------------------------------------------------------------------</w:t>
      </w:r>
      <w:r w:rsidR="006B0136">
        <w:t>---</w:t>
      </w:r>
    </w:p>
    <w:p w14:paraId="2A7B2133" w14:textId="77777777" w:rsidR="008A0311" w:rsidRDefault="008A0311" w:rsidP="00300612">
      <w:pPr>
        <w:ind w:left="-720" w:right="-720"/>
        <w:jc w:val="both"/>
      </w:pPr>
    </w:p>
    <w:p w14:paraId="50B55F9A" w14:textId="77777777" w:rsidR="00300612" w:rsidRDefault="00300612" w:rsidP="00300612">
      <w:pPr>
        <w:ind w:left="-720" w:right="-720"/>
        <w:jc w:val="both"/>
      </w:pPr>
      <w:r>
        <w:lastRenderedPageBreak/>
        <w:t>Approved by Vice President for Academic Affairs</w:t>
      </w:r>
    </w:p>
    <w:p w14:paraId="59217FBB" w14:textId="77777777" w:rsidR="00300612" w:rsidRDefault="00300612" w:rsidP="00300612">
      <w:pPr>
        <w:ind w:left="-720" w:right="-720"/>
        <w:jc w:val="both"/>
        <w:rPr>
          <w:u w:val="single"/>
        </w:rPr>
      </w:pPr>
      <w:r>
        <w:tab/>
      </w:r>
      <w:r>
        <w:tab/>
      </w:r>
      <w:r>
        <w:tab/>
      </w:r>
      <w:r>
        <w:tab/>
        <w:t xml:space="preserve">Yes </w:t>
      </w:r>
      <w:r w:rsidRPr="00E6566B">
        <w:rPr>
          <w:u w:val="single"/>
        </w:rPr>
        <w:t>_____</w:t>
      </w:r>
      <w:r>
        <w:tab/>
        <w:t xml:space="preserve">No </w:t>
      </w:r>
      <w:r w:rsidRPr="00E6566B">
        <w:rPr>
          <w:u w:val="single"/>
        </w:rPr>
        <w:t>_____</w:t>
      </w:r>
      <w:r>
        <w:tab/>
        <w:t>Date</w:t>
      </w:r>
      <w:r w:rsidRPr="00E6566B">
        <w:rPr>
          <w:u w:val="single"/>
        </w:rPr>
        <w:t>________</w:t>
      </w:r>
      <w:r>
        <w:rPr>
          <w:u w:val="single"/>
        </w:rPr>
        <w:t>______________________</w:t>
      </w:r>
    </w:p>
    <w:p w14:paraId="752E16ED" w14:textId="77777777" w:rsidR="00300612" w:rsidRDefault="00300612" w:rsidP="00300612">
      <w:pPr>
        <w:ind w:left="-720" w:right="-720"/>
        <w:jc w:val="both"/>
        <w:rPr>
          <w:u w:val="single"/>
        </w:rPr>
      </w:pPr>
    </w:p>
    <w:p w14:paraId="043274D1" w14:textId="77777777" w:rsidR="00300612" w:rsidRDefault="00300612" w:rsidP="00300612">
      <w:pPr>
        <w:ind w:left="-720" w:right="-720"/>
        <w:jc w:val="both"/>
      </w:pPr>
    </w:p>
    <w:p w14:paraId="1EB82D00" w14:textId="77777777" w:rsidR="00300612" w:rsidRDefault="00300612" w:rsidP="00300612">
      <w:pPr>
        <w:ind w:left="-720" w:right="-720"/>
        <w:jc w:val="both"/>
      </w:pPr>
      <w:r>
        <w:t>Signature of Vice President for Academic Affairs</w:t>
      </w:r>
      <w:r w:rsidR="009761E6">
        <w:t>: _</w:t>
      </w:r>
      <w:r>
        <w:t>________________________________________</w:t>
      </w:r>
    </w:p>
    <w:p w14:paraId="1AA31FE3" w14:textId="77777777" w:rsidR="00300612" w:rsidRDefault="00300612" w:rsidP="00300612">
      <w:pPr>
        <w:ind w:left="-720" w:right="-720"/>
        <w:jc w:val="both"/>
      </w:pPr>
      <w:r>
        <w:t>------------------------------------------------------------------------------------------------------------------------</w:t>
      </w:r>
      <w:r w:rsidR="006B0136">
        <w:t>--</w:t>
      </w:r>
      <w:r>
        <w:t>--</w:t>
      </w:r>
      <w:r w:rsidR="008A0311">
        <w:t>-</w:t>
      </w:r>
      <w:r w:rsidR="006B0136">
        <w:t>-</w:t>
      </w:r>
    </w:p>
    <w:p w14:paraId="7F0AF47E" w14:textId="77777777" w:rsidR="00300612" w:rsidRDefault="00300612" w:rsidP="00300612">
      <w:pPr>
        <w:ind w:left="-720" w:right="-720"/>
        <w:jc w:val="both"/>
        <w:rPr>
          <w:u w:val="single"/>
        </w:rPr>
      </w:pPr>
      <w:r>
        <w:t>Approved by President</w:t>
      </w:r>
      <w:r>
        <w:tab/>
        <w:t xml:space="preserve">Yes </w:t>
      </w:r>
      <w:r w:rsidRPr="00E6566B">
        <w:rPr>
          <w:u w:val="single"/>
        </w:rPr>
        <w:t>_____</w:t>
      </w:r>
      <w:r>
        <w:tab/>
        <w:t xml:space="preserve">No </w:t>
      </w:r>
      <w:r w:rsidRPr="00E6566B">
        <w:rPr>
          <w:u w:val="single"/>
        </w:rPr>
        <w:t>_____</w:t>
      </w:r>
      <w:r>
        <w:tab/>
        <w:t>Date</w:t>
      </w:r>
      <w:r w:rsidRPr="00E6566B">
        <w:rPr>
          <w:u w:val="single"/>
        </w:rPr>
        <w:t>________</w:t>
      </w:r>
      <w:r>
        <w:rPr>
          <w:u w:val="single"/>
        </w:rPr>
        <w:t>_____________________</w:t>
      </w:r>
    </w:p>
    <w:p w14:paraId="62528C58" w14:textId="77777777" w:rsidR="00300612" w:rsidRDefault="00300612" w:rsidP="00300612">
      <w:pPr>
        <w:ind w:left="-720" w:right="-720"/>
        <w:jc w:val="both"/>
        <w:rPr>
          <w:u w:val="single"/>
        </w:rPr>
      </w:pPr>
      <w:r w:rsidRPr="00300612">
        <w:t>Signature of President:</w:t>
      </w:r>
      <w:r>
        <w:rPr>
          <w:u w:val="single"/>
        </w:rPr>
        <w:t xml:space="preserve"> ______________________________________________________________</w:t>
      </w:r>
    </w:p>
    <w:p w14:paraId="13DEEE81" w14:textId="77777777" w:rsidR="00300612" w:rsidRDefault="00300612" w:rsidP="00300612">
      <w:pPr>
        <w:ind w:left="-720" w:right="-720"/>
        <w:jc w:val="both"/>
      </w:pPr>
      <w:r>
        <w:t>-------------------------------------------------------------------------------------------------------------------------</w:t>
      </w:r>
      <w:r w:rsidR="008A0311">
        <w:t>--</w:t>
      </w:r>
      <w:r w:rsidR="006B0136">
        <w:t>--</w:t>
      </w:r>
    </w:p>
    <w:p w14:paraId="6A7078DE" w14:textId="77777777" w:rsidR="00E01A17" w:rsidRDefault="00E01A17" w:rsidP="00300612">
      <w:pPr>
        <w:ind w:left="-720" w:right="-720"/>
        <w:jc w:val="both"/>
      </w:pPr>
    </w:p>
    <w:p w14:paraId="77D9CAB7" w14:textId="77777777" w:rsidR="00300612" w:rsidRDefault="00300612" w:rsidP="00300612">
      <w:pPr>
        <w:ind w:left="-720" w:right="-720"/>
        <w:jc w:val="both"/>
        <w:rPr>
          <w:u w:val="single"/>
        </w:rPr>
      </w:pPr>
      <w:r>
        <w:t>Approved by Board of Trustees</w:t>
      </w:r>
      <w:r>
        <w:tab/>
        <w:t xml:space="preserve">Yes </w:t>
      </w:r>
      <w:r w:rsidRPr="00E6566B">
        <w:rPr>
          <w:u w:val="single"/>
        </w:rPr>
        <w:t>_____</w:t>
      </w:r>
      <w:r>
        <w:tab/>
        <w:t xml:space="preserve">No </w:t>
      </w:r>
      <w:r w:rsidRPr="00E6566B">
        <w:rPr>
          <w:u w:val="single"/>
        </w:rPr>
        <w:t>_____</w:t>
      </w:r>
      <w:r>
        <w:tab/>
        <w:t>Date</w:t>
      </w:r>
      <w:r w:rsidRPr="00E6566B">
        <w:rPr>
          <w:u w:val="single"/>
        </w:rPr>
        <w:t>___</w:t>
      </w:r>
      <w:r>
        <w:rPr>
          <w:u w:val="single"/>
        </w:rPr>
        <w:t>___________</w:t>
      </w:r>
      <w:r w:rsidRPr="00E6566B">
        <w:rPr>
          <w:u w:val="single"/>
        </w:rPr>
        <w:t>_____</w:t>
      </w:r>
      <w:r>
        <w:rPr>
          <w:u w:val="single"/>
        </w:rPr>
        <w:t>____</w:t>
      </w:r>
    </w:p>
    <w:p w14:paraId="7942C829" w14:textId="77777777" w:rsidR="00300612" w:rsidRDefault="00300612" w:rsidP="00300612">
      <w:pPr>
        <w:ind w:left="-720" w:right="-720"/>
        <w:jc w:val="both"/>
      </w:pPr>
      <w:r>
        <w:t>-------------------------------------------------------------------------------------------------------------------------</w:t>
      </w:r>
      <w:r w:rsidR="008A0311">
        <w:t>--</w:t>
      </w:r>
      <w:r w:rsidR="006B0136">
        <w:t>---</w:t>
      </w:r>
    </w:p>
    <w:p w14:paraId="1205CC80" w14:textId="77777777" w:rsidR="00E01A17" w:rsidRDefault="00E01A17" w:rsidP="00E01A17">
      <w:pPr>
        <w:ind w:left="-720" w:right="-720"/>
        <w:jc w:val="both"/>
      </w:pPr>
    </w:p>
    <w:p w14:paraId="03830ADE" w14:textId="77777777" w:rsidR="00E01A17" w:rsidRDefault="00E01A17" w:rsidP="00E01A17">
      <w:pPr>
        <w:ind w:left="-720" w:right="-720"/>
        <w:jc w:val="both"/>
        <w:rPr>
          <w:u w:val="single"/>
        </w:rPr>
      </w:pPr>
      <w:r>
        <w:t>Implemented:</w:t>
      </w:r>
      <w:r>
        <w:tab/>
      </w:r>
      <w:r>
        <w:tab/>
      </w:r>
      <w:r>
        <w:tab/>
        <w:t xml:space="preserve">Yes </w:t>
      </w:r>
      <w:r w:rsidRPr="00E6566B">
        <w:rPr>
          <w:u w:val="single"/>
        </w:rPr>
        <w:t>_____</w:t>
      </w:r>
      <w:r>
        <w:tab/>
        <w:t xml:space="preserve">No </w:t>
      </w:r>
      <w:r w:rsidRPr="00E6566B">
        <w:rPr>
          <w:u w:val="single"/>
        </w:rPr>
        <w:t>_____</w:t>
      </w:r>
      <w:r>
        <w:tab/>
        <w:t>Date</w:t>
      </w:r>
      <w:r w:rsidRPr="00E6566B">
        <w:rPr>
          <w:u w:val="single"/>
        </w:rPr>
        <w:t>________</w:t>
      </w:r>
      <w:r>
        <w:rPr>
          <w:u w:val="single"/>
        </w:rPr>
        <w:t>_____________________</w:t>
      </w:r>
    </w:p>
    <w:p w14:paraId="55449B3F" w14:textId="77777777" w:rsidR="00E01A17" w:rsidRDefault="00E01A17" w:rsidP="00E01A17">
      <w:pPr>
        <w:ind w:left="-720" w:right="-720"/>
        <w:jc w:val="both"/>
        <w:rPr>
          <w:u w:val="single"/>
        </w:rPr>
      </w:pPr>
    </w:p>
    <w:p w14:paraId="4404AD5B" w14:textId="77777777" w:rsidR="00E01A17" w:rsidRDefault="00E01A17" w:rsidP="00E01A17">
      <w:pPr>
        <w:ind w:left="-720" w:right="-720"/>
        <w:jc w:val="both"/>
        <w:rPr>
          <w:u w:val="single"/>
        </w:rPr>
      </w:pPr>
    </w:p>
    <w:p w14:paraId="027B645D" w14:textId="77777777" w:rsidR="00E01A17" w:rsidRDefault="00E01A17" w:rsidP="00E01A17">
      <w:pPr>
        <w:ind w:left="-720" w:right="-720"/>
        <w:jc w:val="both"/>
        <w:rPr>
          <w:u w:val="single"/>
        </w:rPr>
      </w:pPr>
      <w:r w:rsidRPr="00E01A17">
        <w:t>Incorporated in College Catalogue:</w:t>
      </w:r>
      <w:r w:rsidRPr="00E01A17">
        <w:tab/>
      </w:r>
      <w:r>
        <w:t xml:space="preserve">Yes </w:t>
      </w:r>
      <w:r w:rsidRPr="00E6566B">
        <w:rPr>
          <w:u w:val="single"/>
        </w:rPr>
        <w:t>_____</w:t>
      </w:r>
      <w:r>
        <w:tab/>
        <w:t xml:space="preserve">No </w:t>
      </w:r>
      <w:r w:rsidRPr="00E6566B">
        <w:rPr>
          <w:u w:val="single"/>
        </w:rPr>
        <w:t>_____</w:t>
      </w:r>
      <w:r>
        <w:tab/>
        <w:t>Date</w:t>
      </w:r>
      <w:r w:rsidRPr="00E6566B">
        <w:rPr>
          <w:u w:val="single"/>
        </w:rPr>
        <w:t>________</w:t>
      </w:r>
      <w:r>
        <w:rPr>
          <w:u w:val="single"/>
        </w:rPr>
        <w:t>_______________</w:t>
      </w:r>
    </w:p>
    <w:p w14:paraId="52C5F144" w14:textId="77777777" w:rsidR="00300612" w:rsidRPr="00300612" w:rsidRDefault="00300612" w:rsidP="00E01A17">
      <w:pPr>
        <w:ind w:right="-720"/>
        <w:jc w:val="both"/>
        <w:rPr>
          <w:sz w:val="26"/>
          <w:szCs w:val="26"/>
        </w:rPr>
      </w:pPr>
    </w:p>
    <w:sectPr w:rsidR="00300612" w:rsidRPr="00300612" w:rsidSect="008A0311">
      <w:pgSz w:w="12240" w:h="15840"/>
      <w:pgMar w:top="1440" w:right="900" w:bottom="72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E995037"/>
    <w:multiLevelType w:val="hybridMultilevel"/>
    <w:tmpl w:val="B1E41EBA"/>
    <w:lvl w:ilvl="0" w:tplc="4A96B16A">
      <w:start w:val="1"/>
      <w:numFmt w:val="decimal"/>
      <w:lvlText w:val="%1)"/>
      <w:lvlJc w:val="left"/>
      <w:pPr>
        <w:ind w:left="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77CF092F"/>
    <w:multiLevelType w:val="hybridMultilevel"/>
    <w:tmpl w:val="E0C6C068"/>
    <w:lvl w:ilvl="0" w:tplc="2B3CE23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OzNDUyszA2MDG3MDBT0lEKTi0uzszPAykwqgUAqG4EYSwAAAA="/>
  </w:docVars>
  <w:rsids>
    <w:rsidRoot w:val="00AE78CC"/>
    <w:rsid w:val="00015F2F"/>
    <w:rsid w:val="00093031"/>
    <w:rsid w:val="000F3DCF"/>
    <w:rsid w:val="001A5C9D"/>
    <w:rsid w:val="001B0F02"/>
    <w:rsid w:val="002C1F94"/>
    <w:rsid w:val="00300612"/>
    <w:rsid w:val="00383510"/>
    <w:rsid w:val="003D7AB0"/>
    <w:rsid w:val="003F1BC6"/>
    <w:rsid w:val="004A0477"/>
    <w:rsid w:val="00552648"/>
    <w:rsid w:val="005A523F"/>
    <w:rsid w:val="00630404"/>
    <w:rsid w:val="00630406"/>
    <w:rsid w:val="00634910"/>
    <w:rsid w:val="006B0136"/>
    <w:rsid w:val="006B0CF2"/>
    <w:rsid w:val="00746B4F"/>
    <w:rsid w:val="00786F0F"/>
    <w:rsid w:val="007B6E48"/>
    <w:rsid w:val="007E77AD"/>
    <w:rsid w:val="00877A33"/>
    <w:rsid w:val="008A0311"/>
    <w:rsid w:val="009761E6"/>
    <w:rsid w:val="00A0142F"/>
    <w:rsid w:val="00AE5A23"/>
    <w:rsid w:val="00AE78CC"/>
    <w:rsid w:val="00B85322"/>
    <w:rsid w:val="00BE3D5E"/>
    <w:rsid w:val="00BF2778"/>
    <w:rsid w:val="00C34A05"/>
    <w:rsid w:val="00C5351E"/>
    <w:rsid w:val="00C7753A"/>
    <w:rsid w:val="00E01A17"/>
    <w:rsid w:val="00E6566B"/>
    <w:rsid w:val="00F20C23"/>
    <w:rsid w:val="00FD0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ECC273B"/>
  <w15:docId w15:val="{74B5AEAB-8F12-4272-BE6B-705E85A26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5351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526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E77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Benedict%20College\My%20Documents\RECOMMENDATION%20FOR%20CURRICULUYM%20REVIS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RECOMMENDATION FOR CURRICULUYM REVISION</Template>
  <TotalTime>1</TotalTime>
  <Pages>3</Pages>
  <Words>771</Words>
  <Characters>4399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RECOMMENDATION FOR CURRICULUYM REVISION</vt:lpstr>
    </vt:vector>
  </TitlesOfParts>
  <Company>Benedict College</Company>
  <LinksUpToDate>false</LinksUpToDate>
  <CharactersWithSpaces>5160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RECOMMENDATION FOR CURRICULUYM REVISION</dc:title>
  <dc:creator>Benedict College</dc:creator>
  <cp:lastModifiedBy>Adrien Ratsimbaharison</cp:lastModifiedBy>
  <cp:revision>3</cp:revision>
  <cp:lastPrinted>2006-10-31T16:05:00Z</cp:lastPrinted>
  <dcterms:created xsi:type="dcterms:W3CDTF">2020-10-15T20:03:00Z</dcterms:created>
  <dcterms:modified xsi:type="dcterms:W3CDTF">2020-10-15T20:23:00Z</dcterms:modified>
</cp:coreProperties>
</file>